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2F0571">
        <w:rPr>
          <w:rFonts w:cs="Arial"/>
          <w:b/>
          <w:caps/>
          <w:sz w:val="28"/>
          <w:szCs w:val="28"/>
        </w:rPr>
        <w:t>13</w:t>
      </w:r>
      <w:r w:rsidR="00605CAF">
        <w:rPr>
          <w:rFonts w:cs="Arial"/>
          <w:b/>
          <w:caps/>
          <w:sz w:val="28"/>
          <w:szCs w:val="28"/>
        </w:rPr>
        <w:t>23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605CAF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605CAF">
              <w:rPr>
                <w:rFonts w:cs="Arial"/>
                <w:sz w:val="20"/>
                <w:szCs w:val="20"/>
              </w:rPr>
              <w:t>Solicita providências relativas ao mau cheiro exalado pelo Aterro Municipal.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B4DDB" w:rsidRDefault="00FB4DDB" w:rsidP="002F057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b/>
        </w:rPr>
      </w:pPr>
    </w:p>
    <w:p w:rsidR="00605CAF" w:rsidRDefault="003A77BE" w:rsidP="00605CAF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 xml:space="preserve">s providências </w:t>
      </w:r>
      <w:r w:rsidR="00605CAF" w:rsidRPr="00605CAF">
        <w:rPr>
          <w:rFonts w:cs="Arial"/>
        </w:rPr>
        <w:t>relativas ao mau cheir</w:t>
      </w:r>
      <w:r w:rsidR="00605CAF">
        <w:rPr>
          <w:rFonts w:cs="Arial"/>
        </w:rPr>
        <w:t xml:space="preserve">o exalado pelo Aterro Municipal, </w:t>
      </w:r>
      <w:r w:rsidR="00605CAF" w:rsidRPr="00605CAF">
        <w:rPr>
          <w:rFonts w:cs="Arial"/>
        </w:rPr>
        <w:t>no sentido de alca</w:t>
      </w:r>
      <w:r w:rsidR="00605CAF">
        <w:rPr>
          <w:rFonts w:cs="Arial"/>
        </w:rPr>
        <w:t>nçar a eficiência dos serviços m</w:t>
      </w:r>
      <w:r w:rsidR="00605CAF" w:rsidRPr="00605CAF">
        <w:rPr>
          <w:rFonts w:cs="Arial"/>
        </w:rPr>
        <w:t xml:space="preserve">unicipais, acionando a Secretaria Meio </w:t>
      </w:r>
      <w:r w:rsidR="00605CAF">
        <w:rPr>
          <w:rFonts w:cs="Arial"/>
        </w:rPr>
        <w:t>Ambiente, para que verifique</w:t>
      </w:r>
      <w:r w:rsidR="00605CAF" w:rsidRPr="00605CAF">
        <w:rPr>
          <w:rFonts w:cs="Arial"/>
        </w:rPr>
        <w:t xml:space="preserve"> a situação</w:t>
      </w:r>
      <w:r w:rsidR="00605CAF">
        <w:rPr>
          <w:rFonts w:cs="Arial"/>
        </w:rPr>
        <w:t xml:space="preserve"> no</w:t>
      </w:r>
      <w:r w:rsidR="00605CAF" w:rsidRPr="00605CAF">
        <w:rPr>
          <w:rFonts w:cs="Arial"/>
        </w:rPr>
        <w:t xml:space="preserve"> local</w:t>
      </w:r>
      <w:r w:rsidR="00605CAF">
        <w:rPr>
          <w:rFonts w:cs="Arial"/>
        </w:rPr>
        <w:t>.</w:t>
      </w:r>
    </w:p>
    <w:p w:rsidR="00605CAF" w:rsidRPr="00605CAF" w:rsidRDefault="00605CAF" w:rsidP="00605CAF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Os </w:t>
      </w:r>
      <w:r w:rsidRPr="00605CAF">
        <w:rPr>
          <w:rFonts w:cs="Arial"/>
        </w:rPr>
        <w:t>moradores da região r</w:t>
      </w:r>
      <w:r>
        <w:rPr>
          <w:rFonts w:cs="Arial"/>
        </w:rPr>
        <w:t>eclamam do EXCESSIVO mau cheiro</w:t>
      </w:r>
      <w:r w:rsidRPr="00605CAF">
        <w:rPr>
          <w:rFonts w:cs="Arial"/>
        </w:rPr>
        <w:t>, o que, inclusive, compromete a saúde</w:t>
      </w:r>
      <w:r>
        <w:rPr>
          <w:rFonts w:cs="Arial"/>
        </w:rPr>
        <w:t>.</w:t>
      </w:r>
      <w:bookmarkStart w:id="0" w:name="_GoBack"/>
      <w:bookmarkEnd w:id="0"/>
    </w:p>
    <w:p w:rsidR="00605CAF" w:rsidRPr="00605CAF" w:rsidRDefault="00605CAF" w:rsidP="00605CAF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605CAF">
        <w:rPr>
          <w:rFonts w:cs="Arial"/>
        </w:rPr>
        <w:t xml:space="preserve">Dada a importância da presente </w:t>
      </w:r>
      <w:r w:rsidRPr="00605CAF">
        <w:rPr>
          <w:rFonts w:cs="Arial"/>
          <w:b/>
          <w:u w:val="single"/>
        </w:rPr>
        <w:t>indicação</w:t>
      </w:r>
      <w:r w:rsidRPr="00605CAF">
        <w:rPr>
          <w:rFonts w:cs="Arial"/>
        </w:rPr>
        <w:t xml:space="preserve">, conta o signatário com o acolhimento do Senhor Prefeito. </w:t>
      </w:r>
    </w:p>
    <w:p w:rsidR="003A77BE" w:rsidRPr="001840AD" w:rsidRDefault="008C72B7" w:rsidP="00FB4DDB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2F0571">
        <w:rPr>
          <w:rFonts w:cs="Arial"/>
        </w:rPr>
        <w:t xml:space="preserve">19 de maio de 2021. 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FB4DDB" w:rsidRDefault="00FB4DDB" w:rsidP="00FB4DDB">
      <w:pPr>
        <w:jc w:val="center"/>
        <w:rPr>
          <w:rFonts w:eastAsia="Calibri" w:cs="Arial"/>
          <w:b/>
          <w:lang w:eastAsia="en-US"/>
        </w:rPr>
      </w:pPr>
    </w:p>
    <w:p w:rsidR="00FB4DDB" w:rsidRPr="005D429C" w:rsidRDefault="00FB4DDB" w:rsidP="00FB4DDB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DUDI</w:t>
      </w:r>
    </w:p>
    <w:p w:rsidR="00FB4DDB" w:rsidRPr="005D429C" w:rsidRDefault="00FB4DDB" w:rsidP="00FB4DDB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PL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sectPr w:rsidR="00EC031E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74EF" w:rsidRDefault="00DB74EF">
      <w:r>
        <w:separator/>
      </w:r>
    </w:p>
  </w:endnote>
  <w:endnote w:type="continuationSeparator" w:id="0">
    <w:p w:rsidR="00DB74EF" w:rsidRDefault="00DB7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74EF" w:rsidRDefault="00DB74EF">
      <w:r>
        <w:separator/>
      </w:r>
    </w:p>
  </w:footnote>
  <w:footnote w:type="continuationSeparator" w:id="0">
    <w:p w:rsidR="00DB74EF" w:rsidRDefault="00DB74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B4DDB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B4DDB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4FB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4FB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4FB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4FB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2F0571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05CAF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21C0F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0BEE"/>
    <w:rsid w:val="00AE447C"/>
    <w:rsid w:val="00AF1B40"/>
    <w:rsid w:val="00B06B4B"/>
    <w:rsid w:val="00B10E9F"/>
    <w:rsid w:val="00B217B8"/>
    <w:rsid w:val="00B34959"/>
    <w:rsid w:val="00B57E0F"/>
    <w:rsid w:val="00B67EB4"/>
    <w:rsid w:val="00B71AA6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45A48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4FB6"/>
    <w:rsid w:val="00D8365B"/>
    <w:rsid w:val="00DB23E5"/>
    <w:rsid w:val="00DB48F6"/>
    <w:rsid w:val="00DB74EF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C031E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B4DDB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8CE78-0564-4F13-8670-7C7964C7C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5</TotalTime>
  <Pages>1</Pages>
  <Words>117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2020-03-16T12:28:00Z</cp:lastPrinted>
  <dcterms:created xsi:type="dcterms:W3CDTF">2021-05-17T14:04:00Z</dcterms:created>
  <dcterms:modified xsi:type="dcterms:W3CDTF">2021-05-17T14:09:00Z</dcterms:modified>
</cp:coreProperties>
</file>